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CDE08" w14:textId="77777777" w:rsidR="00752B3F" w:rsidRDefault="00752B3F" w:rsidP="00752B3F">
      <w:pPr>
        <w:pStyle w:val="Tittel"/>
      </w:pPr>
    </w:p>
    <w:p w14:paraId="229E9DC4" w14:textId="6FF4165F" w:rsidR="00781D04" w:rsidRPr="00536F56" w:rsidRDefault="0084672C" w:rsidP="00ED60F2">
      <w:pPr>
        <w:pStyle w:val="Tittel"/>
      </w:pPr>
      <w:r w:rsidRPr="00D04440">
        <w:t xml:space="preserve">Vedlegg </w:t>
      </w:r>
      <w:r w:rsidR="00D04440" w:rsidRPr="00D04440">
        <w:t>2</w:t>
      </w:r>
      <w:r w:rsidRPr="00D04440">
        <w:t xml:space="preserve"> </w:t>
      </w:r>
      <w:r w:rsidR="00781D04" w:rsidRPr="00D04440">
        <w:t>Forpliktelseserklæring</w:t>
      </w:r>
    </w:p>
    <w:p w14:paraId="3A173F46" w14:textId="77777777" w:rsidR="00781D04" w:rsidRDefault="00781D04" w:rsidP="00781D04">
      <w:pPr>
        <w:rPr>
          <w:b/>
          <w:kern w:val="28"/>
          <w:sz w:val="32"/>
          <w:szCs w:val="20"/>
        </w:rPr>
      </w:pPr>
    </w:p>
    <w:p w14:paraId="2E53B0DB" w14:textId="77777777" w:rsidR="00781D04" w:rsidRDefault="00781D04" w:rsidP="00781D04">
      <w:pPr>
        <w:spacing w:line="360" w:lineRule="auto"/>
        <w:rPr>
          <w:rFonts w:ascii="Myriad Pro" w:hAnsi="Myriad Pro"/>
        </w:rPr>
      </w:pPr>
      <w:r>
        <w:rPr>
          <w:kern w:val="28"/>
          <w:sz w:val="28"/>
          <w:szCs w:val="28"/>
        </w:rPr>
        <w:t xml:space="preserve">Forskrift om offentlige anskaffelser </w:t>
      </w:r>
      <w:r w:rsidRPr="00077E19">
        <w:rPr>
          <w:kern w:val="28"/>
          <w:sz w:val="28"/>
          <w:szCs w:val="28"/>
        </w:rPr>
        <w:t>§ 16-10 (2)</w:t>
      </w:r>
    </w:p>
    <w:p w14:paraId="5BB482BF" w14:textId="77777777" w:rsidR="00781D04" w:rsidRDefault="00781D04" w:rsidP="00781D04">
      <w:pPr>
        <w:pStyle w:val="Contractstyle"/>
        <w:ind w:left="0"/>
      </w:pPr>
      <w: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6580"/>
      </w:tblGrid>
      <w:tr w:rsidR="00781D04" w14:paraId="5A1AE1E2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B447" w14:textId="77777777" w:rsidR="00781D04" w:rsidRDefault="00781D04" w:rsidP="007B2E82">
            <w:pPr>
              <w:pStyle w:val="Contractstyle"/>
              <w:ind w:left="0"/>
            </w:pPr>
            <w: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C7EE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350C2264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6E92" w14:textId="77777777" w:rsidR="00781D04" w:rsidRDefault="00781D04" w:rsidP="007B2E82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BE37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0BFAFD13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2B13" w14:textId="77777777" w:rsidR="00781D04" w:rsidRDefault="00781D04" w:rsidP="007B2E82">
            <w:pPr>
              <w:pStyle w:val="Contractstyle"/>
              <w:ind w:left="0"/>
            </w:pPr>
            <w: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3C17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5C485B2D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76A7" w14:textId="77777777" w:rsidR="00781D04" w:rsidRDefault="00781D04" w:rsidP="007B2E82">
            <w:pPr>
              <w:pStyle w:val="Contractstyle"/>
              <w:ind w:left="0"/>
            </w:pPr>
            <w: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B9B6" w14:textId="77777777" w:rsidR="00781D04" w:rsidRDefault="00781D04" w:rsidP="007B2E82">
            <w:pPr>
              <w:pStyle w:val="Contractstyle"/>
              <w:ind w:left="0"/>
            </w:pPr>
          </w:p>
        </w:tc>
      </w:tr>
      <w:tr w:rsidR="00781D04" w14:paraId="39A34D37" w14:textId="77777777" w:rsidTr="007B2E82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A1F1" w14:textId="77777777" w:rsidR="00781D04" w:rsidRDefault="00781D04" w:rsidP="007B2E82">
            <w:pPr>
              <w:pStyle w:val="Contractstyle"/>
              <w:ind w:left="0"/>
            </w:pPr>
            <w: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772A" w14:textId="77777777" w:rsidR="00781D04" w:rsidRDefault="00781D04" w:rsidP="007B2E82">
            <w:pPr>
              <w:pStyle w:val="Contractstyle"/>
              <w:ind w:left="0"/>
            </w:pPr>
          </w:p>
        </w:tc>
      </w:tr>
    </w:tbl>
    <w:p w14:paraId="48D61158" w14:textId="77777777" w:rsidR="00781D04" w:rsidRDefault="00781D04" w:rsidP="00781D04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 xml:space="preserve"> </w:t>
      </w:r>
    </w:p>
    <w:p w14:paraId="5764390E" w14:textId="33712AB1" w:rsidR="00781D04" w:rsidRDefault="00781D04" w:rsidP="00781D04">
      <w:pPr>
        <w:pStyle w:val="Contractstyle"/>
        <w:ind w:left="0"/>
      </w:pPr>
      <w:r w:rsidRPr="54C6543A">
        <w:rPr>
          <w:highlight w:val="yellow"/>
        </w:rPr>
        <w:t>&lt;FIRMA&gt;</w:t>
      </w:r>
      <w:r>
        <w:t xml:space="preserve"> inngår som underleverandør ifm</w:t>
      </w:r>
      <w:r w:rsidR="00D67A46">
        <w:t xml:space="preserve"> hovedleverandørens</w:t>
      </w:r>
      <w:r>
        <w:t xml:space="preserve"> tilbud ifm oppdragsgivers konkurranse om</w:t>
      </w:r>
      <w:r w:rsidR="00717AF5">
        <w:t xml:space="preserve"> </w:t>
      </w:r>
      <w:r w:rsidR="00717AF5" w:rsidRPr="00DB2EED">
        <w:t>«</w:t>
      </w:r>
      <w:r w:rsidR="00D04440" w:rsidRPr="00DB2EED">
        <w:t>Abonnementshåndtering av tidsskrifter og aviser</w:t>
      </w:r>
      <w:r w:rsidR="00DB2EED">
        <w:t>, saksnummer 26/07330</w:t>
      </w:r>
      <w:r w:rsidR="00CD333A" w:rsidRPr="00DB2EED">
        <w:t>»</w:t>
      </w:r>
      <w:r w:rsidR="00B468E9" w:rsidRPr="00DB2EED">
        <w:t>.</w:t>
      </w:r>
    </w:p>
    <w:p w14:paraId="3AEDB0FE" w14:textId="77777777" w:rsidR="00781D04" w:rsidRDefault="00781D04" w:rsidP="00781D04">
      <w:pPr>
        <w:pStyle w:val="Contractstyle"/>
        <w:ind w:left="0"/>
      </w:pPr>
    </w:p>
    <w:p w14:paraId="4BABD11F" w14:textId="77777777" w:rsidR="00781D04" w:rsidRDefault="00781D04" w:rsidP="00781D04">
      <w:pPr>
        <w:pStyle w:val="Contractstyle"/>
        <w:ind w:left="0"/>
      </w:pPr>
      <w:r>
        <w:t xml:space="preserve">Det bekreftes at </w:t>
      </w:r>
      <w:r>
        <w:rPr>
          <w:highlight w:val="yellow"/>
        </w:rPr>
        <w:t>&lt;FIRMA&gt;</w:t>
      </w:r>
      <w:r>
        <w:t xml:space="preserve"> forplikter seg til å stille nødvendige ressurser til disposisjon for </w:t>
      </w:r>
      <w:r>
        <w:rPr>
          <w:highlight w:val="yellow"/>
        </w:rPr>
        <w:t>&lt;HOVEDLEVERANDØR&gt;</w:t>
      </w:r>
      <w:r>
        <w:t xml:space="preserve"> i det omfang det er nødvendig for å oppfylle </w:t>
      </w:r>
      <w:r>
        <w:rPr>
          <w:highlight w:val="yellow"/>
        </w:rPr>
        <w:t>&lt;HOVEDLEVERANDØREN&gt;</w:t>
      </w:r>
      <w:r>
        <w:t>s kontraktsforpliktelser ved tildeling av kontrakt.</w:t>
      </w:r>
    </w:p>
    <w:p w14:paraId="19826BBB" w14:textId="77777777" w:rsidR="00781D04" w:rsidRDefault="00781D04" w:rsidP="00781D04">
      <w:pPr>
        <w:pStyle w:val="Contractstyle"/>
        <w:ind w:left="0"/>
      </w:pPr>
    </w:p>
    <w:p w14:paraId="3B6B93C4" w14:textId="77777777" w:rsidR="00781D04" w:rsidRDefault="00781D04" w:rsidP="00781D04">
      <w:pPr>
        <w:pStyle w:val="Contractstyle"/>
        <w:ind w:left="0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781D04" w14:paraId="1B84B5C2" w14:textId="77777777" w:rsidTr="007B2E8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8DD6" w14:textId="77777777" w:rsidR="00781D04" w:rsidRDefault="00781D04" w:rsidP="007B2E82">
            <w:pPr>
              <w:pStyle w:val="Contractstyle"/>
              <w:ind w:left="0"/>
            </w:pPr>
            <w:r>
              <w:t>Underleverandøren vil bidra på følgende tjenester eller fagområder:</w:t>
            </w:r>
          </w:p>
          <w:p w14:paraId="7B1E1717" w14:textId="77777777" w:rsidR="00781D04" w:rsidRDefault="00781D04" w:rsidP="007B2E82">
            <w:pPr>
              <w:pStyle w:val="Contractstyle"/>
              <w:ind w:left="0"/>
            </w:pPr>
          </w:p>
          <w:p w14:paraId="4C68D114" w14:textId="77777777" w:rsidR="00781D04" w:rsidRDefault="00781D04" w:rsidP="007B2E82">
            <w:pPr>
              <w:pStyle w:val="Contractstyle"/>
              <w:ind w:left="0"/>
            </w:pPr>
            <w:r>
              <w:t>Underleverandør kompetanse: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D2B1" w14:textId="77777777" w:rsidR="00781D04" w:rsidRDefault="00781D04" w:rsidP="007B2E82">
            <w:pPr>
              <w:pStyle w:val="Contractstyle"/>
              <w:ind w:left="0"/>
            </w:pPr>
            <w:r>
              <w:rPr>
                <w:highlight w:val="yellow"/>
              </w:rPr>
              <w:t>[Fyll inn]</w:t>
            </w:r>
          </w:p>
        </w:tc>
      </w:tr>
    </w:tbl>
    <w:p w14:paraId="4D3D84DB" w14:textId="77777777" w:rsidR="00781D04" w:rsidRDefault="00781D04" w:rsidP="00781D04">
      <w:pPr>
        <w:spacing w:line="360" w:lineRule="auto"/>
        <w:rPr>
          <w:rFonts w:ascii="Myriad Pro" w:hAnsi="Myriad Pro"/>
        </w:rPr>
      </w:pPr>
    </w:p>
    <w:p w14:paraId="3549CA8C" w14:textId="0AC08A28" w:rsidR="00E24D50" w:rsidRDefault="00E24D50" w:rsidP="00781D04">
      <w:pPr>
        <w:spacing w:line="360" w:lineRule="auto"/>
        <w:rPr>
          <w:rFonts w:ascii="Myriad Pro" w:hAnsi="Myriad Pro"/>
        </w:rPr>
      </w:pPr>
      <w:r w:rsidRPr="009A7ADC">
        <w:rPr>
          <w:rFonts w:ascii="Myriad Pro" w:hAnsi="Myriad Pro"/>
          <w:sz w:val="22"/>
        </w:rPr>
        <w:t>Signatur av person med myndighet til å forplikte selskapet</w:t>
      </w:r>
      <w:r w:rsidRPr="00E24D50">
        <w:rPr>
          <w:rFonts w:ascii="Myriad Pro" w:hAnsi="Myriad Pro"/>
        </w:rPr>
        <w:t>:</w:t>
      </w:r>
    </w:p>
    <w:p w14:paraId="4C1E93EF" w14:textId="77777777" w:rsidR="00781D04" w:rsidRDefault="00781D04" w:rsidP="00781D04">
      <w:pPr>
        <w:spacing w:line="360" w:lineRule="auto"/>
        <w:rPr>
          <w:rFonts w:ascii="Myriad Pro" w:hAnsi="Myriad Pro"/>
        </w:rPr>
      </w:pPr>
    </w:p>
    <w:p w14:paraId="4C1E1183" w14:textId="663FD70A" w:rsidR="00781D04" w:rsidRDefault="009A7ADC" w:rsidP="00781D0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 w:rsidRPr="00C52957">
        <w:rPr>
          <w:highlight w:val="yellow"/>
          <w:lang w:val="da-DK"/>
        </w:rPr>
        <w:t>(sign.)</w:t>
      </w:r>
      <w:r w:rsidR="00C52957" w:rsidRPr="00C52957">
        <w:rPr>
          <w:highlight w:val="yellow"/>
          <w:lang w:val="da-DK"/>
        </w:rPr>
        <w:t xml:space="preserve"> </w:t>
      </w:r>
      <w:r w:rsidRPr="00C52957">
        <w:rPr>
          <w:highlight w:val="yellow"/>
          <w:lang w:val="da-DK"/>
        </w:rPr>
        <w:t>Sted/dato:</w:t>
      </w:r>
      <w:r w:rsidR="00781D04">
        <w:rPr>
          <w:lang w:val="da-DK"/>
        </w:rPr>
        <w:tab/>
      </w:r>
      <w:r w:rsidR="00781D04">
        <w:rPr>
          <w:lang w:val="da-DK"/>
        </w:rPr>
        <w:tab/>
      </w:r>
    </w:p>
    <w:p w14:paraId="3892B8B0" w14:textId="77777777" w:rsidR="00781D04" w:rsidRDefault="00781D04" w:rsidP="00781D0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14:paraId="6FC41991" w14:textId="77777777" w:rsidR="00781D04" w:rsidRDefault="00781D04" w:rsidP="00781D04">
      <w:pPr>
        <w:pStyle w:val="Contractstyle"/>
        <w:pBdr>
          <w:bottom w:val="single" w:sz="4" w:space="1" w:color="auto"/>
        </w:pBdr>
        <w:ind w:left="0"/>
        <w:rPr>
          <w:lang w:val="da-DK"/>
        </w:rPr>
      </w:pPr>
    </w:p>
    <w:p w14:paraId="5115C384" w14:textId="77777777" w:rsidR="00781D04" w:rsidRDefault="00781D04" w:rsidP="00781D04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>
        <w:rPr>
          <w:lang w:val="da-DK"/>
        </w:rPr>
        <w:t xml:space="preserve"> </w:t>
      </w:r>
    </w:p>
    <w:p w14:paraId="3DAC6EB1" w14:textId="77777777" w:rsidR="00752B3F" w:rsidRPr="00752B3F" w:rsidRDefault="00752B3F" w:rsidP="00752B3F"/>
    <w:p w14:paraId="1B1F5C10" w14:textId="77777777" w:rsidR="00752B3F" w:rsidRDefault="00752B3F" w:rsidP="00752B3F"/>
    <w:p w14:paraId="1D1B8A89" w14:textId="77777777" w:rsidR="00D50193" w:rsidRPr="00752B3F" w:rsidRDefault="00D50193" w:rsidP="00752B3F">
      <w:pPr>
        <w:rPr>
          <w:rStyle w:val="Boktittel"/>
          <w:b w:val="0"/>
          <w:i w:val="0"/>
        </w:rPr>
      </w:pPr>
    </w:p>
    <w:sectPr w:rsidR="00D50193" w:rsidRPr="00752B3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01FFC" w14:textId="77777777" w:rsidR="00634734" w:rsidRDefault="00634734" w:rsidP="00752B3F">
      <w:pPr>
        <w:spacing w:after="0" w:line="240" w:lineRule="auto"/>
      </w:pPr>
      <w:r>
        <w:separator/>
      </w:r>
    </w:p>
  </w:endnote>
  <w:endnote w:type="continuationSeparator" w:id="0">
    <w:p w14:paraId="509D574E" w14:textId="77777777" w:rsidR="00634734" w:rsidRDefault="00634734" w:rsidP="00752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B77C" w14:textId="77777777" w:rsidR="0012441E" w:rsidRDefault="0012441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659D" w14:textId="77777777" w:rsidR="00752B3F" w:rsidRDefault="00752B3F">
    <w:pPr>
      <w:pStyle w:val="Bunntekst"/>
    </w:pPr>
    <w:r w:rsidRPr="00405933">
      <w:rPr>
        <w:rFonts w:cs="Arial"/>
        <w:b/>
        <w:noProof/>
        <w:sz w:val="16"/>
        <w:szCs w:val="16"/>
        <w:lang w:eastAsia="nb-NO"/>
      </w:rPr>
      <w:drawing>
        <wp:anchor distT="0" distB="0" distL="114300" distR="114300" simplePos="0" relativeHeight="251659264" behindDoc="0" locked="0" layoutInCell="1" allowOverlap="1" wp14:anchorId="60002D66" wp14:editId="01DA9A8B">
          <wp:simplePos x="0" y="0"/>
          <wp:positionH relativeFrom="column">
            <wp:posOffset>0</wp:posOffset>
          </wp:positionH>
          <wp:positionV relativeFrom="paragraph">
            <wp:posOffset>171450</wp:posOffset>
          </wp:positionV>
          <wp:extent cx="1228299" cy="146378"/>
          <wp:effectExtent l="0" t="0" r="0" b="6350"/>
          <wp:wrapSquare wrapText="bothSides"/>
          <wp:docPr id="3" name="Bilde 3" descr="C:\Users\kjerstig\AppData\Local\Microsoft\Windows\INetCache\Content.Word\OsloMet_Signatur_CMYK-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:\Users\kjerstig\AppData\Local\Microsoft\Windows\INetCache\Content.Word\OsloMet_Signatur_CMYK-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299" cy="14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EA546" w14:textId="77777777" w:rsidR="0012441E" w:rsidRDefault="0012441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B5B77" w14:textId="77777777" w:rsidR="00634734" w:rsidRDefault="00634734" w:rsidP="00752B3F">
      <w:pPr>
        <w:spacing w:after="0" w:line="240" w:lineRule="auto"/>
      </w:pPr>
      <w:r>
        <w:separator/>
      </w:r>
    </w:p>
  </w:footnote>
  <w:footnote w:type="continuationSeparator" w:id="0">
    <w:p w14:paraId="1F250CDB" w14:textId="77777777" w:rsidR="00634734" w:rsidRDefault="00634734" w:rsidP="00752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8A9F" w14:textId="77777777" w:rsidR="0012441E" w:rsidRDefault="0012441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2ECFE" w14:textId="77777777" w:rsidR="00752B3F" w:rsidRDefault="00752B3F" w:rsidP="00752B3F">
    <w:pPr>
      <w:pStyle w:val="Topptekst"/>
      <w:ind w:left="-284"/>
    </w:pPr>
    <w:r>
      <w:rPr>
        <w:noProof/>
        <w:lang w:eastAsia="nb-NO"/>
      </w:rPr>
      <w:drawing>
        <wp:inline distT="0" distB="0" distL="0" distR="0" wp14:anchorId="398A0FD3" wp14:editId="008DEE6B">
          <wp:extent cx="1152525" cy="800100"/>
          <wp:effectExtent l="0" t="0" r="0" b="0"/>
          <wp:docPr id="1" name="Bilde 1" descr="OsloMet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sloMet_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ADCD6" w14:textId="77777777" w:rsidR="0012441E" w:rsidRDefault="0012441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D04"/>
    <w:rsid w:val="00066967"/>
    <w:rsid w:val="0012441E"/>
    <w:rsid w:val="00165281"/>
    <w:rsid w:val="0018612E"/>
    <w:rsid w:val="001E22FD"/>
    <w:rsid w:val="00211015"/>
    <w:rsid w:val="002D3F93"/>
    <w:rsid w:val="002E5381"/>
    <w:rsid w:val="003461FC"/>
    <w:rsid w:val="003C6FD7"/>
    <w:rsid w:val="003F222B"/>
    <w:rsid w:val="00536F56"/>
    <w:rsid w:val="00556A03"/>
    <w:rsid w:val="005870FE"/>
    <w:rsid w:val="00634734"/>
    <w:rsid w:val="00717AF5"/>
    <w:rsid w:val="00752B3F"/>
    <w:rsid w:val="00764B5F"/>
    <w:rsid w:val="00781D04"/>
    <w:rsid w:val="007F6D2A"/>
    <w:rsid w:val="0084672C"/>
    <w:rsid w:val="008A1A98"/>
    <w:rsid w:val="008B2362"/>
    <w:rsid w:val="008B670F"/>
    <w:rsid w:val="008C3D74"/>
    <w:rsid w:val="009A7ADC"/>
    <w:rsid w:val="00A55539"/>
    <w:rsid w:val="00AA76DB"/>
    <w:rsid w:val="00B468E9"/>
    <w:rsid w:val="00B510A6"/>
    <w:rsid w:val="00C52957"/>
    <w:rsid w:val="00CD333A"/>
    <w:rsid w:val="00D04440"/>
    <w:rsid w:val="00D153AC"/>
    <w:rsid w:val="00D50193"/>
    <w:rsid w:val="00D60A85"/>
    <w:rsid w:val="00D67A46"/>
    <w:rsid w:val="00D84176"/>
    <w:rsid w:val="00DB2EED"/>
    <w:rsid w:val="00E24D50"/>
    <w:rsid w:val="00ED60F2"/>
    <w:rsid w:val="00F33524"/>
    <w:rsid w:val="00FD5A6D"/>
    <w:rsid w:val="54C6543A"/>
    <w:rsid w:val="5599B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9DE2C"/>
  <w15:chartTrackingRefBased/>
  <w15:docId w15:val="{20C7EFF0-EC5F-4EF1-A5E1-7C724762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B3F"/>
    <w:rPr>
      <w:rFonts w:ascii="Arial" w:hAnsi="Arial"/>
      <w:sz w:val="19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52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52B3F"/>
  </w:style>
  <w:style w:type="paragraph" w:styleId="Bunntekst">
    <w:name w:val="footer"/>
    <w:basedOn w:val="Normal"/>
    <w:link w:val="BunntekstTegn"/>
    <w:uiPriority w:val="99"/>
    <w:unhideWhenUsed/>
    <w:rsid w:val="00752B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52B3F"/>
  </w:style>
  <w:style w:type="paragraph" w:styleId="Tittel">
    <w:name w:val="Title"/>
    <w:basedOn w:val="Normal"/>
    <w:next w:val="Normal"/>
    <w:link w:val="TittelTegn"/>
    <w:uiPriority w:val="10"/>
    <w:qFormat/>
    <w:rsid w:val="00752B3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3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52B3F"/>
    <w:rPr>
      <w:rFonts w:ascii="Arial" w:eastAsiaTheme="majorEastAsia" w:hAnsi="Arial" w:cstheme="majorBidi"/>
      <w:spacing w:val="-10"/>
      <w:kern w:val="28"/>
      <w:sz w:val="36"/>
      <w:szCs w:val="56"/>
    </w:rPr>
  </w:style>
  <w:style w:type="character" w:styleId="Boktittel">
    <w:name w:val="Book Title"/>
    <w:basedOn w:val="Standardskriftforavsnitt"/>
    <w:uiPriority w:val="33"/>
    <w:qFormat/>
    <w:rsid w:val="00752B3F"/>
    <w:rPr>
      <w:b/>
      <w:bCs/>
      <w:i/>
      <w:iCs/>
      <w:spacing w:val="5"/>
    </w:rPr>
  </w:style>
  <w:style w:type="paragraph" w:customStyle="1" w:styleId="Contractstyle">
    <w:name w:val="Contractstyle"/>
    <w:rsid w:val="00781D0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56A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56A0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56A03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56A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56A03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milos\felles\Maler\OsloMet-maler\OsloMet_logo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6986A2E285204798FABC32336DFC3A" ma:contentTypeVersion="3" ma:contentTypeDescription="Opprett et nytt dokument." ma:contentTypeScope="" ma:versionID="f9f8455e22706f14007be2c394ceba53">
  <xsd:schema xmlns:xsd="http://www.w3.org/2001/XMLSchema" xmlns:xs="http://www.w3.org/2001/XMLSchema" xmlns:p="http://schemas.microsoft.com/office/2006/metadata/properties" xmlns:ns2="d3629819-d681-4b52-b984-f3c7d0d6e34a" targetNamespace="http://schemas.microsoft.com/office/2006/metadata/properties" ma:root="true" ma:fieldsID="af5383bed5730f95b22472bef59be6a5" ns2:_="">
    <xsd:import namespace="d3629819-d681-4b52-b984-f3c7d0d6e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29819-d681-4b52-b984-f3c7d0d6e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DAA7-2411-4C96-B4AE-516D6EC13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29819-d681-4b52-b984-f3c7d0d6e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0C55B2-3756-41BB-99F2-1E1A21902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13825B-8020-44A9-8343-39BEDAD1AC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OsloMet_logo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>Høgskolen i Oslo og Akershus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Prosesstøtte</dc:title>
  <dc:subject/>
  <dc:creator>Maria Anh Nguyen</dc:creator>
  <cp:keywords/>
  <dc:description/>
  <cp:lastModifiedBy>Evelina Krajina</cp:lastModifiedBy>
  <cp:revision>20</cp:revision>
  <dcterms:created xsi:type="dcterms:W3CDTF">2023-03-01T09:58:00Z</dcterms:created>
  <dcterms:modified xsi:type="dcterms:W3CDTF">2026-05-21T06:58:00Z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0x010100B56986A2E285204798FABC32336DFC3A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3700</vt:r8>
  </property>
</Properties>
</file>